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3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05"/>
        <w:gridCol w:w="7364"/>
        <w:gridCol w:w="3439"/>
        <w:gridCol w:w="1986"/>
        <w:gridCol w:w="2550"/>
        <w:gridCol w:w="1137"/>
        <w:gridCol w:w="1131"/>
        <w:gridCol w:w="1418"/>
        <w:gridCol w:w="2266"/>
      </w:tblGrid>
      <w:tr w:rsidR="004F41D2" w:rsidRPr="004E7801" w14:paraId="03DB3521" w14:textId="77777777" w:rsidTr="00902FF1">
        <w:trPr>
          <w:trHeight w:hRule="exact" w:val="1985"/>
          <w:tblHeader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AE40342" w14:textId="77777777"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vAlign w:val="center"/>
          </w:tcPr>
          <w:p w14:paraId="585DE1A1" w14:textId="77777777"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center"/>
          </w:tcPr>
          <w:p w14:paraId="24A5B17C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14:paraId="0396AD47" w14:textId="77777777"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14:paraId="46823E5B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14:paraId="0D9F006E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27E0277F" w14:textId="77777777"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14:paraId="5D57FB11" w14:textId="77777777"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1347A367" w14:textId="77777777"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E54734B" w14:textId="77777777"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14:paraId="48D7EC06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измерения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1E866B9D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B19D0" w14:textId="77777777"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14:paraId="617A07BE" w14:textId="77777777"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1 </w:t>
            </w:r>
            <w:proofErr w:type="spellStart"/>
            <w:r w:rsidRPr="004E7801">
              <w:rPr>
                <w:rFonts w:ascii="ISOCPEUR" w:hAnsi="ISOCPEUR" w:cs="Arial"/>
                <w:sz w:val="28"/>
                <w:szCs w:val="28"/>
              </w:rPr>
              <w:t>ед</w:t>
            </w:r>
            <w:proofErr w:type="spellEnd"/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14:paraId="2187F34B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778D53F7" w14:textId="77777777"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14:paraId="20F56D1D" w14:textId="77777777" w:rsidTr="00902FF1">
        <w:trPr>
          <w:trHeight w:val="567"/>
        </w:trPr>
        <w:tc>
          <w:tcPr>
            <w:tcW w:w="1105" w:type="dxa"/>
            <w:vAlign w:val="center"/>
          </w:tcPr>
          <w:p w14:paraId="0B91D2FC" w14:textId="77777777"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364" w:type="dxa"/>
            <w:vAlign w:val="center"/>
          </w:tcPr>
          <w:p w14:paraId="7457D686" w14:textId="77777777"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439" w:type="dxa"/>
            <w:vAlign w:val="center"/>
          </w:tcPr>
          <w:p w14:paraId="68CDCFBC" w14:textId="77777777"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14:paraId="3AA73F48" w14:textId="77777777"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14:paraId="3D337AC8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14:paraId="7AFA2B63" w14:textId="77777777"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14:paraId="6A5F61E9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683C05AD" w14:textId="77777777"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14:paraId="61B2BC7A" w14:textId="77777777"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A600E6" w:rsidRPr="004E7801" w14:paraId="0F86D45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6B28B92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AA12EEF" w14:textId="77777777" w:rsidR="00A600E6" w:rsidRDefault="00A600E6" w:rsidP="00A600E6">
            <w:pPr>
              <w:keepLines/>
              <w:ind w:left="29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Система оповещения </w:t>
            </w:r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DUO</w:t>
            </w:r>
            <w:r w:rsidRPr="0043067E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14:paraId="1492914B" w14:textId="77777777" w:rsidR="00A600E6" w:rsidRPr="00DE52C4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5DCB77F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F786765" w14:textId="77777777"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9234285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78BB9DF6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0A7E8AB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495BD2A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240D699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28BFC05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F50286E" w14:textId="77777777" w:rsidR="00A600E6" w:rsidRPr="004E7801" w:rsidRDefault="00A600E6" w:rsidP="00A600E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112BCAEC" w14:textId="77777777" w:rsidR="00A600E6" w:rsidRPr="004E7801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81473BC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3A8CF63" w14:textId="77777777" w:rsidR="00A600E6" w:rsidRPr="004E7801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E28C582" w14:textId="77777777" w:rsidR="00A600E6" w:rsidRPr="004E7801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D2DDD14" w14:textId="77777777" w:rsidR="00A600E6" w:rsidRPr="004E7801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386FB5F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C661A57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3F7BEA9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199054C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66D11F8" w14:textId="77777777" w:rsidR="00A600E6" w:rsidRPr="00A600E6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600E6">
              <w:rPr>
                <w:rFonts w:ascii="ISOCPEUR" w:hAnsi="ISOCPEUR"/>
                <w:sz w:val="28"/>
                <w:szCs w:val="28"/>
              </w:rPr>
              <w:t>Контроллер системы</w:t>
            </w:r>
          </w:p>
        </w:tc>
        <w:tc>
          <w:tcPr>
            <w:tcW w:w="3439" w:type="dxa"/>
            <w:vAlign w:val="center"/>
          </w:tcPr>
          <w:p w14:paraId="31573D5F" w14:textId="77777777" w:rsidR="00A600E6" w:rsidRP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</w:t>
            </w:r>
          </w:p>
        </w:tc>
        <w:tc>
          <w:tcPr>
            <w:tcW w:w="1986" w:type="dxa"/>
            <w:vAlign w:val="center"/>
          </w:tcPr>
          <w:p w14:paraId="7ADA3D06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1641561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1794EA01" w14:textId="77777777" w:rsidR="00A600E6" w:rsidRPr="004E7801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6E1F1F1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50B92A0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804E96F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3F58E99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FE47815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ADF7873" w14:textId="77777777" w:rsidR="00A600E6" w:rsidRP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Модуль расширения системы</w:t>
            </w:r>
          </w:p>
        </w:tc>
        <w:tc>
          <w:tcPr>
            <w:tcW w:w="3439" w:type="dxa"/>
            <w:vAlign w:val="center"/>
          </w:tcPr>
          <w:p w14:paraId="7A1C9DCE" w14:textId="77777777" w:rsidR="00A600E6" w:rsidRP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LPA-DUO-S</w:t>
            </w:r>
          </w:p>
        </w:tc>
        <w:tc>
          <w:tcPr>
            <w:tcW w:w="1986" w:type="dxa"/>
            <w:vAlign w:val="center"/>
          </w:tcPr>
          <w:p w14:paraId="36DED35C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D5F3D13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9B6D4C5" w14:textId="77777777" w:rsidR="00A600E6" w:rsidRPr="004E7801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60D85B9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FCFE338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54CD375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2BA1804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1057D79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AAB7953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Шкаф сетевой 19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’’ </w:t>
            </w:r>
          </w:p>
        </w:tc>
        <w:tc>
          <w:tcPr>
            <w:tcW w:w="3439" w:type="dxa"/>
            <w:vAlign w:val="center"/>
          </w:tcPr>
          <w:p w14:paraId="7F5A5458" w14:textId="695BBA2A" w:rsidR="00A600E6" w:rsidRDefault="00AC5841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LN05-1</w:t>
            </w:r>
            <w:r>
              <w:rPr>
                <w:rFonts w:ascii="ISOCPEUR" w:hAnsi="ISOCPEUR"/>
                <w:sz w:val="28"/>
                <w:szCs w:val="28"/>
              </w:rPr>
              <w:t>8</w:t>
            </w:r>
            <w:r w:rsidR="00F2256B">
              <w:rPr>
                <w:rFonts w:ascii="ISOCPEUR" w:hAnsi="ISOCPEUR"/>
                <w:sz w:val="28"/>
                <w:szCs w:val="28"/>
                <w:lang w:val="en-US"/>
              </w:rPr>
              <w:t>U68-GM</w:t>
            </w:r>
          </w:p>
        </w:tc>
        <w:tc>
          <w:tcPr>
            <w:tcW w:w="1986" w:type="dxa"/>
            <w:vAlign w:val="center"/>
          </w:tcPr>
          <w:p w14:paraId="4762A316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E176B38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3791038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6701C1E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5F39AB0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D825271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19E7740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DC42692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908A102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1U</w:t>
            </w:r>
          </w:p>
        </w:tc>
        <w:tc>
          <w:tcPr>
            <w:tcW w:w="3439" w:type="dxa"/>
            <w:vAlign w:val="center"/>
          </w:tcPr>
          <w:p w14:paraId="7B1587D7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LPA-BP1</w:t>
            </w:r>
          </w:p>
        </w:tc>
        <w:tc>
          <w:tcPr>
            <w:tcW w:w="1986" w:type="dxa"/>
            <w:vAlign w:val="center"/>
          </w:tcPr>
          <w:p w14:paraId="04093334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FFDFB2C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7D99CA68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FF6E8B4" w14:textId="0E915DF6" w:rsidR="00A600E6" w:rsidRDefault="00AC5841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E49EAAE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4BCCBE9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6C019DA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F5BD85C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1881FC1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2U</w:t>
            </w:r>
          </w:p>
        </w:tc>
        <w:tc>
          <w:tcPr>
            <w:tcW w:w="3439" w:type="dxa"/>
            <w:vAlign w:val="center"/>
          </w:tcPr>
          <w:p w14:paraId="3E372341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LPA-BP2</w:t>
            </w:r>
          </w:p>
        </w:tc>
        <w:tc>
          <w:tcPr>
            <w:tcW w:w="1986" w:type="dxa"/>
            <w:vAlign w:val="center"/>
          </w:tcPr>
          <w:p w14:paraId="64503CEB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53DE812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2FCFF89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EE4147F" w14:textId="3368FED8" w:rsidR="00A600E6" w:rsidRDefault="006B400E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14:paraId="2EF30AEE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CF7082E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BF107A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509304A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C8E31AB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439" w:type="dxa"/>
            <w:vAlign w:val="center"/>
          </w:tcPr>
          <w:p w14:paraId="16143C19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PH22-9D1-P</w:t>
            </w:r>
          </w:p>
        </w:tc>
        <w:tc>
          <w:tcPr>
            <w:tcW w:w="1986" w:type="dxa"/>
            <w:vAlign w:val="center"/>
          </w:tcPr>
          <w:p w14:paraId="21524FCB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DCBE7E0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428B6101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8153B1A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189492F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AC969E9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095FD2F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8C077BF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ABEDCEA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Вентиляторная панель с выключателем и термостатом</w:t>
            </w:r>
          </w:p>
        </w:tc>
        <w:tc>
          <w:tcPr>
            <w:tcW w:w="3439" w:type="dxa"/>
            <w:vAlign w:val="center"/>
          </w:tcPr>
          <w:p w14:paraId="572DC0AB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FM05-22M</w:t>
            </w:r>
          </w:p>
        </w:tc>
        <w:tc>
          <w:tcPr>
            <w:tcW w:w="1986" w:type="dxa"/>
            <w:vAlign w:val="center"/>
          </w:tcPr>
          <w:p w14:paraId="11453ACA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7ED029E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4A8A39D2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3D8FFA3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6D3DB98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89C25B8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079B9CB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C2D46BD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FFFA7EA" w14:textId="77777777" w:rsidR="00A600E6" w:rsidRPr="004E7801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Усиленная стационарная полка глубиной 600 мм</w:t>
            </w:r>
          </w:p>
        </w:tc>
        <w:tc>
          <w:tcPr>
            <w:tcW w:w="3439" w:type="dxa"/>
            <w:vAlign w:val="center"/>
          </w:tcPr>
          <w:p w14:paraId="7DD97B05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FS05-600MP</w:t>
            </w:r>
          </w:p>
        </w:tc>
        <w:tc>
          <w:tcPr>
            <w:tcW w:w="1986" w:type="dxa"/>
            <w:vAlign w:val="center"/>
          </w:tcPr>
          <w:p w14:paraId="1B5165CE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CBB5466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9A1883F" w14:textId="77777777" w:rsidR="00A600E6" w:rsidRPr="004E7801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4F4C5C2" w14:textId="77777777" w:rsidR="00A600E6" w:rsidRPr="004E7801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D537A64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68B4324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1A8A7CC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7D8BE45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108656F" w14:textId="77777777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439" w:type="dxa"/>
            <w:vAlign w:val="center"/>
          </w:tcPr>
          <w:p w14:paraId="4A2843A4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ITK-HP-28</w:t>
            </w:r>
          </w:p>
        </w:tc>
        <w:tc>
          <w:tcPr>
            <w:tcW w:w="1986" w:type="dxa"/>
            <w:vAlign w:val="center"/>
          </w:tcPr>
          <w:p w14:paraId="05B7CF23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7921C0C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B4AEA40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40976B0" w14:textId="6E77CEF4" w:rsidR="00A600E6" w:rsidRDefault="00AC5841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3A1B04D2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994BFAF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1E5C7F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DE1E730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E6EF0CE" w14:textId="7484F75F" w:rsidR="00A600E6" w:rsidRDefault="00A600E6" w:rsidP="00A600E6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Аккумуляторная батарея </w:t>
            </w:r>
            <w:r w:rsidR="006B400E">
              <w:rPr>
                <w:rFonts w:ascii="ISOCPEUR" w:hAnsi="ISOCPEUR"/>
                <w:sz w:val="28"/>
                <w:szCs w:val="28"/>
                <w:lang w:val="en-US"/>
              </w:rPr>
              <w:t>65</w:t>
            </w:r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ISOCPEUR" w:hAnsi="ISOCPEUR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9" w:type="dxa"/>
            <w:vAlign w:val="center"/>
          </w:tcPr>
          <w:p w14:paraId="3118FCE8" w14:textId="0C63A13E" w:rsidR="00A600E6" w:rsidRDefault="006B400E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DTM 1265</w:t>
            </w:r>
            <w:r w:rsidR="00A600E6">
              <w:rPr>
                <w:rFonts w:ascii="ISOCPEUR" w:hAnsi="ISOCPEUR"/>
                <w:sz w:val="28"/>
                <w:szCs w:val="28"/>
                <w:lang w:val="en-US"/>
              </w:rPr>
              <w:t xml:space="preserve"> L</w:t>
            </w:r>
          </w:p>
        </w:tc>
        <w:tc>
          <w:tcPr>
            <w:tcW w:w="1986" w:type="dxa"/>
            <w:vAlign w:val="center"/>
          </w:tcPr>
          <w:p w14:paraId="26AB23AE" w14:textId="77777777"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E84840F" w14:textId="77777777"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DELTA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CCAEF9F" w14:textId="77777777"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05754C4" w14:textId="1094D04A" w:rsidR="00A600E6" w:rsidRDefault="006B400E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115BD147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A783DC1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6DEB630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DBFB68B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ECAEF37" w14:textId="77777777" w:rsidR="00F2256B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0A47E4D4" w14:textId="77777777" w:rsidR="00F2256B" w:rsidRPr="00A600E6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3225650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755DE81" w14:textId="77777777" w:rsidR="00F2256B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445D17C" w14:textId="77777777" w:rsidR="00F2256B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5824BA0" w14:textId="77777777" w:rsidR="00F2256B" w:rsidRPr="00A600E6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29C2134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AB286D5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75FE673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A432FF3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E937BD4" w14:textId="77777777" w:rsidR="00F2256B" w:rsidRPr="00A600E6" w:rsidRDefault="00F2256B" w:rsidP="00F2256B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439" w:type="dxa"/>
            <w:vAlign w:val="center"/>
          </w:tcPr>
          <w:p w14:paraId="7B026C46" w14:textId="77777777" w:rsidR="00F2256B" w:rsidRPr="00A600E6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2700A7CD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F322C60" w14:textId="77777777" w:rsidR="00F2256B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2DD54F7" w14:textId="77777777" w:rsidR="00F2256B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20114566" w14:textId="77777777" w:rsidR="00F2256B" w:rsidRPr="00A600E6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1A02056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056B9F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22378BB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BCA6227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E243C6C" w14:textId="77777777" w:rsidR="00F2256B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2F2ED54D" w14:textId="77777777" w:rsidR="00F2256B" w:rsidRPr="00A600E6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2B9AB30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7E91D77" w14:textId="77777777" w:rsidR="00F2256B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51C2D94" w14:textId="77777777" w:rsidR="00F2256B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50D6E52" w14:textId="77777777" w:rsidR="00F2256B" w:rsidRPr="00A600E6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F4DF450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CA28791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1EF7222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A6FEDFC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3099C51" w14:textId="77777777" w:rsidR="00F2256B" w:rsidRPr="00E577D9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Микрофонная консоль на 18 зон</w:t>
            </w:r>
          </w:p>
        </w:tc>
        <w:tc>
          <w:tcPr>
            <w:tcW w:w="3439" w:type="dxa"/>
            <w:vAlign w:val="center"/>
          </w:tcPr>
          <w:p w14:paraId="22BE7E25" w14:textId="77777777" w:rsidR="00F2256B" w:rsidRPr="00E577D9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LPA-DUO-MIC</w:t>
            </w:r>
          </w:p>
        </w:tc>
        <w:tc>
          <w:tcPr>
            <w:tcW w:w="1986" w:type="dxa"/>
            <w:vAlign w:val="center"/>
          </w:tcPr>
          <w:p w14:paraId="00FA21CF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6EFB232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493D58A" w14:textId="77777777" w:rsidR="00F2256B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673BA4B" w14:textId="77777777" w:rsidR="00F2256B" w:rsidRPr="00A600E6" w:rsidRDefault="00F2256B" w:rsidP="00F2256B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0BE9AB4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B419B7E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421899A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C70C9AB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DF597C2" w14:textId="77777777" w:rsidR="00F2256B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01CBEA3C" w14:textId="77777777" w:rsidR="00F2256B" w:rsidRPr="00A600E6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6E5C3E9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7997965" w14:textId="77777777" w:rsidR="00F2256B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5D2E78F" w14:textId="77777777" w:rsidR="00F2256B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70A1544" w14:textId="77777777" w:rsidR="00F2256B" w:rsidRPr="00A600E6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8DEB403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2AC968E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215D1FD0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4CB943A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10258E0" w14:textId="77777777" w:rsidR="00F2256B" w:rsidRPr="004E7801" w:rsidRDefault="00F2256B" w:rsidP="00F2256B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4E7801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9" w:type="dxa"/>
            <w:vAlign w:val="center"/>
          </w:tcPr>
          <w:p w14:paraId="6218611D" w14:textId="77777777" w:rsidR="00F2256B" w:rsidRPr="004E7801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C528A46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58F791E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4C265DFF" w14:textId="77777777" w:rsidR="00F2256B" w:rsidRPr="004E7801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76F0E144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1FEE18C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A1F6470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522AB89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C9A439C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520715F" w14:textId="77777777" w:rsidR="00F2256B" w:rsidRPr="004E7801" w:rsidRDefault="00F2256B" w:rsidP="00F2256B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18A9F7BF" w14:textId="77777777" w:rsidR="00F2256B" w:rsidRPr="004E7801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4B9210A2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D95042C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18CDE65A" w14:textId="77777777" w:rsidR="00F2256B" w:rsidRPr="004E7801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2E0AC06C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D84ABC6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5BEC225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496AD033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4BF9618F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92094D3" w14:textId="77777777" w:rsidR="00F2256B" w:rsidRPr="004E7801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14:paraId="31FA2F61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986" w:type="dxa"/>
            <w:vAlign w:val="center"/>
          </w:tcPr>
          <w:p w14:paraId="65F87613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7D6AEF1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2020694" w14:textId="77777777" w:rsidR="00F2256B" w:rsidRPr="004E7801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2C329FE" w14:textId="2D8A0830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185</w:t>
            </w:r>
          </w:p>
        </w:tc>
        <w:tc>
          <w:tcPr>
            <w:tcW w:w="1418" w:type="dxa"/>
            <w:vAlign w:val="center"/>
          </w:tcPr>
          <w:p w14:paraId="042EC108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0AFF586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4E7801" w14:paraId="42FB72D2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21C2090C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BE1E701" w14:textId="77777777" w:rsidR="00F2256B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Настенный громкоговоритель</w:t>
            </w:r>
          </w:p>
        </w:tc>
        <w:tc>
          <w:tcPr>
            <w:tcW w:w="3439" w:type="dxa"/>
            <w:vAlign w:val="center"/>
          </w:tcPr>
          <w:p w14:paraId="1467DC72" w14:textId="77777777" w:rsidR="00F2256B" w:rsidRPr="00E122A7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>
              <w:rPr>
                <w:rFonts w:ascii="ISOCPEUR" w:hAnsi="ISOCPEUR"/>
                <w:sz w:val="28"/>
                <w:szCs w:val="28"/>
              </w:rPr>
              <w:t>05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W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14:paraId="6F80B509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7AE203E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E17BBAC" w14:textId="77777777" w:rsidR="00F2256B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F878475" w14:textId="474CE7DC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6CF16793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41F61E6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4E7801" w14:paraId="13B65DB0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4370B9F5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69AB369" w14:textId="77777777" w:rsidR="00F2256B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14:paraId="07E1A0F5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>
              <w:rPr>
                <w:rFonts w:ascii="ISOCPEUR" w:hAnsi="ISOCPEUR"/>
                <w:sz w:val="28"/>
                <w:szCs w:val="28"/>
              </w:rPr>
              <w:t>10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W</w:t>
            </w:r>
          </w:p>
        </w:tc>
        <w:tc>
          <w:tcPr>
            <w:tcW w:w="1986" w:type="dxa"/>
            <w:vAlign w:val="center"/>
          </w:tcPr>
          <w:p w14:paraId="75E89A5D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776C6EF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2BAC76C" w14:textId="77777777" w:rsidR="00F2256B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28132CD" w14:textId="762259F8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27</w:t>
            </w:r>
          </w:p>
        </w:tc>
        <w:tc>
          <w:tcPr>
            <w:tcW w:w="1418" w:type="dxa"/>
            <w:vAlign w:val="center"/>
          </w:tcPr>
          <w:p w14:paraId="6186E7FE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F7EEF7E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4E7801" w14:paraId="7B1C30C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8A7FFA6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007659C" w14:textId="77777777" w:rsidR="00F2256B" w:rsidRPr="004E7801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76D1F77F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7010BD91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D455C63" w14:textId="77777777" w:rsidR="00F2256B" w:rsidRPr="004E7801" w:rsidRDefault="00F2256B" w:rsidP="00F2256B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8F60D6A" w14:textId="77777777" w:rsidR="00F2256B" w:rsidRPr="004E7801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26D9857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17A0CC3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484F70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E122A7" w14:paraId="049D776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3896D17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A2AB072" w14:textId="77777777" w:rsidR="00F2256B" w:rsidRPr="00A811EA" w:rsidRDefault="00F2256B" w:rsidP="00F2256B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Огнестойкая кабельная линия 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Parline</w:t>
            </w:r>
            <w:proofErr w:type="spellEnd"/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>+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Ecoplast</w:t>
            </w:r>
            <w:proofErr w:type="spellEnd"/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14:paraId="62BFDBE1" w14:textId="77777777" w:rsidR="00F2256B" w:rsidRPr="00E122A7" w:rsidRDefault="00F2256B" w:rsidP="00F2256B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7563381A" w14:textId="77777777" w:rsidR="00F2256B" w:rsidRPr="00E122A7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A6C36D3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48046BF" w14:textId="77777777" w:rsidR="00F2256B" w:rsidRPr="00E122A7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826DE3B" w14:textId="77777777" w:rsidR="00F2256B" w:rsidRPr="00E122A7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6287D43" w14:textId="77777777" w:rsidR="00F2256B" w:rsidRPr="00E122A7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5A4888" w14:textId="77777777" w:rsidR="00F2256B" w:rsidRPr="00E122A7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E122A7" w14:paraId="4DC2535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7FA76C6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EAB40ED" w14:textId="77777777" w:rsidR="00F2256B" w:rsidRPr="004E7801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AE6AA61" w14:textId="77777777" w:rsidR="00F2256B" w:rsidRPr="00E122A7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E22FC65" w14:textId="77777777" w:rsidR="00F2256B" w:rsidRPr="00E122A7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F396829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85DD2F3" w14:textId="77777777" w:rsidR="00F2256B" w:rsidRPr="00E122A7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27276E3" w14:textId="77777777" w:rsidR="00F2256B" w:rsidRPr="00E122A7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C47CEA9" w14:textId="77777777" w:rsidR="00F2256B" w:rsidRPr="00E122A7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D00E53" w14:textId="77777777" w:rsidR="00F2256B" w:rsidRPr="00E122A7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7245A71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4949E01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47E67D9" w14:textId="77777777" w:rsidR="00F2256B" w:rsidRPr="004E7801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  <w:u w:val="single"/>
              </w:rPr>
            </w:pPr>
            <w:r>
              <w:rPr>
                <w:rFonts w:ascii="ISOCPEUR" w:hAnsi="ISOCPEUR"/>
                <w:sz w:val="28"/>
                <w:szCs w:val="28"/>
              </w:rPr>
              <w:t>Низкотоксичный огнестойкий кабель</w:t>
            </w:r>
          </w:p>
        </w:tc>
        <w:tc>
          <w:tcPr>
            <w:tcW w:w="3439" w:type="dxa"/>
            <w:vAlign w:val="center"/>
          </w:tcPr>
          <w:p w14:paraId="6062E7B7" w14:textId="77777777" w:rsidR="00F2256B" w:rsidRPr="004E7801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КСРВнг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>(А)-</w:t>
            </w:r>
            <w:proofErr w:type="spellStart"/>
            <w:r>
              <w:rPr>
                <w:rFonts w:ascii="ISOCPEUR" w:hAnsi="ISOCPEUR"/>
                <w:sz w:val="28"/>
                <w:szCs w:val="28"/>
                <w:lang w:val="en-US"/>
              </w:rPr>
              <w:t>FRLSLTx</w:t>
            </w:r>
            <w:proofErr w:type="spellEnd"/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6" w:type="dxa"/>
            <w:vAlign w:val="center"/>
          </w:tcPr>
          <w:p w14:paraId="4D60494C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1E8BF15" w14:textId="77777777" w:rsidR="00F2256B" w:rsidRPr="004E7801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«ПАРИТЕТ»</w:t>
            </w:r>
          </w:p>
        </w:tc>
        <w:tc>
          <w:tcPr>
            <w:tcW w:w="1137" w:type="dxa"/>
            <w:vAlign w:val="center"/>
          </w:tcPr>
          <w:p w14:paraId="58F72D45" w14:textId="45A023C7" w:rsidR="00F2256B" w:rsidRPr="004E7801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1D908317" w14:textId="6B3B07C6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2356</w:t>
            </w:r>
          </w:p>
        </w:tc>
        <w:tc>
          <w:tcPr>
            <w:tcW w:w="1418" w:type="dxa"/>
            <w:vAlign w:val="center"/>
          </w:tcPr>
          <w:p w14:paraId="4C01DDB9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7EA3F046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4E7801" w14:paraId="4478055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528DCC6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BAA7EA8" w14:textId="77777777" w:rsidR="00F2256B" w:rsidRPr="004E7801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6C9CE12" w14:textId="3FDB2342" w:rsidR="00F2256B" w:rsidRPr="00AC584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1x2x1</w:t>
            </w:r>
            <w:r>
              <w:rPr>
                <w:rFonts w:ascii="ISOCPEUR" w:hAnsi="ISOCPEUR"/>
                <w:sz w:val="28"/>
                <w:szCs w:val="28"/>
              </w:rPr>
              <w:t>,38</w:t>
            </w:r>
          </w:p>
        </w:tc>
        <w:tc>
          <w:tcPr>
            <w:tcW w:w="1986" w:type="dxa"/>
            <w:vAlign w:val="center"/>
          </w:tcPr>
          <w:p w14:paraId="56F3569D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504EA937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4BE7732" w14:textId="77777777" w:rsidR="00F2256B" w:rsidRPr="007E0DD9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9EFBFA9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D989209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31271C5E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F2256B" w:rsidRPr="007E0DD9" w14:paraId="16A7A1D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72315B5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804B797" w14:textId="77777777" w:rsidR="00F2256B" w:rsidRPr="004E7801" w:rsidRDefault="00F2256B" w:rsidP="00F2256B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Огнестойкий кабель </w:t>
            </w:r>
            <w:proofErr w:type="spellStart"/>
            <w:r>
              <w:rPr>
                <w:rFonts w:ascii="ISOCPEUR" w:hAnsi="ISOCPEUR"/>
                <w:sz w:val="28"/>
                <w:szCs w:val="28"/>
                <w:lang w:val="en-US"/>
              </w:rPr>
              <w:t>ParLan</w:t>
            </w:r>
            <w:proofErr w:type="spellEnd"/>
            <w:r w:rsidRPr="00BD1DEF">
              <w:rPr>
                <w:rFonts w:ascii="ISOCPEUR" w:hAnsi="ISOCPEUR"/>
                <w:sz w:val="28"/>
                <w:szCs w:val="28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Cat</w:t>
            </w:r>
            <w:r w:rsidRPr="00BD1DEF">
              <w:rPr>
                <w:rFonts w:ascii="ISOCPEUR" w:hAnsi="ISOCPEUR"/>
                <w:sz w:val="28"/>
                <w:szCs w:val="28"/>
              </w:rPr>
              <w:t>5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  <w:r w:rsidRPr="00BD1DEF">
              <w:rPr>
                <w:rFonts w:ascii="ISOCPEUR" w:hAnsi="ISOCPEUR"/>
                <w:sz w:val="28"/>
                <w:szCs w:val="28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U</w:t>
            </w:r>
            <w:r w:rsidRPr="00BD1DEF">
              <w:rPr>
                <w:rFonts w:ascii="ISOCPEUR" w:hAnsi="ISOCPEUR"/>
                <w:sz w:val="28"/>
                <w:szCs w:val="28"/>
              </w:rPr>
              <w:t>/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UTP</w:t>
            </w:r>
          </w:p>
        </w:tc>
        <w:tc>
          <w:tcPr>
            <w:tcW w:w="3439" w:type="dxa"/>
            <w:vAlign w:val="center"/>
          </w:tcPr>
          <w:p w14:paraId="7803F8D7" w14:textId="77777777" w:rsidR="00F2256B" w:rsidRPr="007E0DD9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PVCLS</w:t>
            </w:r>
            <w:r w:rsidRPr="00BD1DEF"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ISOCPEUR" w:hAnsi="ISOCPEUR"/>
                <w:sz w:val="28"/>
                <w:szCs w:val="28"/>
              </w:rPr>
              <w:t>нг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>(А)-</w:t>
            </w:r>
            <w:proofErr w:type="spellStart"/>
            <w:r>
              <w:rPr>
                <w:rFonts w:ascii="ISOCPEUR" w:hAnsi="ISOCPEUR"/>
                <w:sz w:val="28"/>
                <w:szCs w:val="28"/>
                <w:lang w:val="en-US"/>
              </w:rPr>
              <w:t>FRLSLTx</w:t>
            </w:r>
            <w:proofErr w:type="spellEnd"/>
            <w:r w:rsidRPr="00BD1DEF">
              <w:rPr>
                <w:rFonts w:ascii="ISOCPEUR" w:hAnsi="ISOCPEUR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vAlign w:val="center"/>
          </w:tcPr>
          <w:p w14:paraId="4B6E39E7" w14:textId="77777777" w:rsidR="00F2256B" w:rsidRPr="007E0DD9" w:rsidRDefault="00F2256B" w:rsidP="00F2256B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EB03F0A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«ПАРИТЕТ»</w:t>
            </w:r>
          </w:p>
        </w:tc>
        <w:tc>
          <w:tcPr>
            <w:tcW w:w="1137" w:type="dxa"/>
            <w:vAlign w:val="center"/>
          </w:tcPr>
          <w:p w14:paraId="2A6F4098" w14:textId="42CDCFC8" w:rsidR="00F2256B" w:rsidRPr="004E7801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090DD885" w14:textId="52DF6FF7" w:rsidR="00F2256B" w:rsidRPr="007E0DD9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14:paraId="73381CDD" w14:textId="77777777" w:rsidR="00F2256B" w:rsidRPr="007E0DD9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B82D1E" w14:textId="77777777" w:rsidR="00F2256B" w:rsidRPr="007E0DD9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BD1DEF" w14:paraId="01D6C2E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7F90CC0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86AF272" w14:textId="77777777" w:rsidR="00F2256B" w:rsidRPr="004E7801" w:rsidRDefault="00F2256B" w:rsidP="00F2256B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69E3F14E" w14:textId="77777777" w:rsidR="00F2256B" w:rsidRPr="00BD1DEF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4x</w:t>
            </w:r>
            <w:r w:rsidRPr="00BD1DEF">
              <w:rPr>
                <w:rFonts w:ascii="ISOCPEUR" w:hAnsi="ISOCPEUR"/>
                <w:sz w:val="28"/>
                <w:szCs w:val="28"/>
              </w:rPr>
              <w:t>2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x</w:t>
            </w:r>
            <w:r w:rsidRPr="00BD1DEF">
              <w:rPr>
                <w:rFonts w:ascii="ISOCPEUR" w:hAnsi="ISOCPEUR"/>
                <w:sz w:val="28"/>
                <w:szCs w:val="28"/>
              </w:rPr>
              <w:t>0,52</w:t>
            </w:r>
          </w:p>
        </w:tc>
        <w:tc>
          <w:tcPr>
            <w:tcW w:w="1986" w:type="dxa"/>
            <w:vAlign w:val="center"/>
          </w:tcPr>
          <w:p w14:paraId="68AD1AC5" w14:textId="77777777" w:rsidR="00F2256B" w:rsidRPr="00D713EF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3E8E4D0" w14:textId="77777777" w:rsidR="00F2256B" w:rsidRPr="004E7801" w:rsidRDefault="00F2256B" w:rsidP="00F2256B">
            <w:pPr>
              <w:keepLines/>
              <w:ind w:left="153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89ED2F6" w14:textId="77777777" w:rsidR="00F2256B" w:rsidRPr="00787A8E" w:rsidRDefault="00F2256B" w:rsidP="00F2256B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700FE136" w14:textId="77777777" w:rsidR="00F2256B" w:rsidRPr="00787A8E" w:rsidRDefault="00F2256B" w:rsidP="00F2256B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C3FB726" w14:textId="77777777" w:rsidR="00F2256B" w:rsidRPr="00BD1DEF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3620140" w14:textId="77777777" w:rsidR="00F2256B" w:rsidRPr="00BD1DEF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BD1DEF" w14:paraId="1F7756F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860E155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7B173EF" w14:textId="77777777" w:rsidR="00F2256B" w:rsidRPr="00011304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C03F5">
              <w:rPr>
                <w:rFonts w:ascii="ISOCPEUR" w:hAnsi="ISOCPEUR"/>
                <w:sz w:val="28"/>
                <w:szCs w:val="28"/>
              </w:rPr>
              <w:t>Труба ПНД гибкая гофрированная</w:t>
            </w:r>
            <w:r>
              <w:rPr>
                <w:rFonts w:ascii="ISOCPEUR" w:hAnsi="ISOCPEUR"/>
                <w:sz w:val="28"/>
                <w:szCs w:val="28"/>
              </w:rPr>
              <w:t xml:space="preserve"> ∅20</w:t>
            </w:r>
          </w:p>
        </w:tc>
        <w:tc>
          <w:tcPr>
            <w:tcW w:w="3439" w:type="dxa"/>
            <w:vAlign w:val="center"/>
          </w:tcPr>
          <w:p w14:paraId="1DB993E8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20120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HF</w:t>
            </w:r>
          </w:p>
        </w:tc>
        <w:tc>
          <w:tcPr>
            <w:tcW w:w="1986" w:type="dxa"/>
            <w:vAlign w:val="center"/>
          </w:tcPr>
          <w:p w14:paraId="736BFD53" w14:textId="77777777" w:rsidR="00F2256B" w:rsidRPr="00BD1DEF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0E25563" w14:textId="77777777" w:rsidR="00F2256B" w:rsidRPr="004E7801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55F270BC" w14:textId="1A984648" w:rsidR="00F2256B" w:rsidRPr="00BD1DEF" w:rsidRDefault="00F2256B" w:rsidP="00F2256B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50DBB7DC" w14:textId="2EE70151" w:rsidR="00F2256B" w:rsidRPr="00BD1DEF" w:rsidRDefault="00F2256B" w:rsidP="00F2256B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2108</w:t>
            </w:r>
          </w:p>
        </w:tc>
        <w:tc>
          <w:tcPr>
            <w:tcW w:w="1418" w:type="dxa"/>
            <w:vAlign w:val="center"/>
          </w:tcPr>
          <w:p w14:paraId="18294B6A" w14:textId="77777777" w:rsidR="00F2256B" w:rsidRPr="00BD1DEF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33EE8D8" w14:textId="77777777" w:rsidR="00F2256B" w:rsidRPr="00BD1DEF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09B914E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2C0E6DE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D65C4C3" w14:textId="77777777" w:rsidR="00F2256B" w:rsidRPr="004E7801" w:rsidRDefault="00F2256B" w:rsidP="00F2256B">
            <w:pPr>
              <w:keepLines/>
              <w:ind w:left="294"/>
              <w:jc w:val="both"/>
              <w:rPr>
                <w:rFonts w:ascii="ISOCPEUR" w:hAnsi="ISOCPEUR"/>
                <w:sz w:val="28"/>
                <w:szCs w:val="28"/>
              </w:rPr>
            </w:pPr>
            <w:r w:rsidRPr="00EC03F5">
              <w:rPr>
                <w:rFonts w:ascii="ISOCPEUR" w:hAnsi="ISOCPEUR"/>
                <w:sz w:val="28"/>
                <w:szCs w:val="28"/>
              </w:rPr>
              <w:t>Труба ПНД жесткая гладкая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</w:rPr>
              <w:t>∅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40</w:t>
            </w:r>
          </w:p>
        </w:tc>
        <w:tc>
          <w:tcPr>
            <w:tcW w:w="3439" w:type="dxa"/>
            <w:vAlign w:val="center"/>
          </w:tcPr>
          <w:p w14:paraId="743A5F41" w14:textId="77777777" w:rsidR="00F2256B" w:rsidRPr="00721B55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230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40HF</w:t>
            </w:r>
          </w:p>
        </w:tc>
        <w:tc>
          <w:tcPr>
            <w:tcW w:w="1986" w:type="dxa"/>
            <w:vAlign w:val="center"/>
          </w:tcPr>
          <w:p w14:paraId="7E652889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9D10D94" w14:textId="77777777" w:rsidR="00F2256B" w:rsidRPr="004E7801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34029958" w14:textId="03C02799" w:rsidR="00F2256B" w:rsidRPr="004E7801" w:rsidRDefault="00F2256B" w:rsidP="00F2256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62C18FBF" w14:textId="4BF99C51" w:rsidR="00F2256B" w:rsidRPr="004E7801" w:rsidRDefault="00F2256B" w:rsidP="00F2256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14:paraId="36B476DE" w14:textId="77777777" w:rsidR="00F2256B" w:rsidRPr="00721B55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440EC61" w14:textId="77777777" w:rsidR="00F2256B" w:rsidRPr="004E7801" w:rsidRDefault="00F2256B" w:rsidP="00F2256B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6C6C5C9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9BF70A3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0510ECE" w14:textId="77777777" w:rsidR="00F2256B" w:rsidRPr="00721B55" w:rsidRDefault="00F2256B" w:rsidP="00F2256B">
            <w:pPr>
              <w:keepLines/>
              <w:ind w:left="294"/>
              <w:jc w:val="both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Миниканал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 xml:space="preserve"> МЕХ 40х25</w:t>
            </w:r>
          </w:p>
        </w:tc>
        <w:tc>
          <w:tcPr>
            <w:tcW w:w="3439" w:type="dxa"/>
            <w:vAlign w:val="center"/>
          </w:tcPr>
          <w:p w14:paraId="70B1DCC2" w14:textId="77777777" w:rsidR="00F2256B" w:rsidRPr="00902FF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77010-Е110</w:t>
            </w:r>
          </w:p>
        </w:tc>
        <w:tc>
          <w:tcPr>
            <w:tcW w:w="1986" w:type="dxa"/>
            <w:vAlign w:val="center"/>
          </w:tcPr>
          <w:p w14:paraId="726EFC47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6D12F19" w14:textId="77777777" w:rsidR="00F2256B" w:rsidRPr="00902FF1" w:rsidRDefault="00F2256B" w:rsidP="00F2256B">
            <w:pPr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42089CF0" w14:textId="3F84C74B" w:rsidR="00F2256B" w:rsidRPr="004E7801" w:rsidRDefault="00F2256B" w:rsidP="00F2256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5F796845" w14:textId="0C09D211" w:rsidR="00F2256B" w:rsidRPr="004E7801" w:rsidRDefault="00F2256B" w:rsidP="00F2256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348</w:t>
            </w:r>
          </w:p>
        </w:tc>
        <w:tc>
          <w:tcPr>
            <w:tcW w:w="1418" w:type="dxa"/>
            <w:vAlign w:val="center"/>
          </w:tcPr>
          <w:p w14:paraId="4FA20B0A" w14:textId="77777777" w:rsidR="00F2256B" w:rsidRPr="00721B55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68E4EA9" w14:textId="77777777" w:rsidR="00F2256B" w:rsidRPr="004E7801" w:rsidRDefault="00F2256B" w:rsidP="00F2256B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5C160F0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51AD5B1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1849C92" w14:textId="77777777" w:rsidR="00F2256B" w:rsidRPr="004E7801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Универсальный металлический дюбель для газобетона</w:t>
            </w:r>
          </w:p>
        </w:tc>
        <w:tc>
          <w:tcPr>
            <w:tcW w:w="3439" w:type="dxa"/>
            <w:vAlign w:val="center"/>
          </w:tcPr>
          <w:p w14:paraId="077792DD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47204</w:t>
            </w:r>
          </w:p>
        </w:tc>
        <w:tc>
          <w:tcPr>
            <w:tcW w:w="1986" w:type="dxa"/>
            <w:vAlign w:val="center"/>
          </w:tcPr>
          <w:p w14:paraId="1149EBA6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BE1FE18" w14:textId="77777777" w:rsidR="00F2256B" w:rsidRPr="004E7801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07DDC0CE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13A4965" w14:textId="5E7AC192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8209</w:t>
            </w:r>
          </w:p>
        </w:tc>
        <w:tc>
          <w:tcPr>
            <w:tcW w:w="1418" w:type="dxa"/>
            <w:vAlign w:val="center"/>
          </w:tcPr>
          <w:p w14:paraId="141E8821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25904B2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7921D6B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54B952C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FA6AF12" w14:textId="77777777" w:rsidR="00F2256B" w:rsidRPr="00833BC2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833BC2">
              <w:rPr>
                <w:rFonts w:ascii="ISOCPEUR" w:hAnsi="ISOCPEUR"/>
                <w:sz w:val="28"/>
                <w:szCs w:val="28"/>
              </w:rPr>
              <w:t>Шуруп стальной оцинкованный, шлиц</w:t>
            </w:r>
            <w:r>
              <w:rPr>
                <w:rFonts w:ascii="ISOCPEUR" w:hAnsi="ISOCPEUR"/>
                <w:sz w:val="28"/>
                <w:szCs w:val="28"/>
              </w:rPr>
              <w:t xml:space="preserve"> РН 4,8х32</w:t>
            </w:r>
          </w:p>
        </w:tc>
        <w:tc>
          <w:tcPr>
            <w:tcW w:w="3439" w:type="dxa"/>
            <w:vAlign w:val="center"/>
          </w:tcPr>
          <w:p w14:paraId="48972991" w14:textId="77777777" w:rsidR="00F2256B" w:rsidRPr="004E7801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47403</w:t>
            </w:r>
          </w:p>
        </w:tc>
        <w:tc>
          <w:tcPr>
            <w:tcW w:w="1986" w:type="dxa"/>
            <w:vAlign w:val="center"/>
          </w:tcPr>
          <w:p w14:paraId="6A228C52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A6E0E2A" w14:textId="77777777" w:rsidR="00F2256B" w:rsidRPr="004E7801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7B223C11" w14:textId="77777777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B675E12" w14:textId="14A2B5FB" w:rsidR="00F2256B" w:rsidRPr="004E7801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8209</w:t>
            </w:r>
          </w:p>
        </w:tc>
        <w:tc>
          <w:tcPr>
            <w:tcW w:w="1418" w:type="dxa"/>
            <w:vAlign w:val="center"/>
          </w:tcPr>
          <w:p w14:paraId="7790C927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881DDAC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245D66C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241E2C5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4A591E8" w14:textId="77777777" w:rsidR="00F2256B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Скоба, оцинкованная с одним отверстием, для трубы ∅20</w:t>
            </w:r>
          </w:p>
        </w:tc>
        <w:tc>
          <w:tcPr>
            <w:tcW w:w="3439" w:type="dxa"/>
            <w:vAlign w:val="center"/>
          </w:tcPr>
          <w:p w14:paraId="1EDB522A" w14:textId="77777777" w:rsidR="00F2256B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43720</w:t>
            </w:r>
          </w:p>
        </w:tc>
        <w:tc>
          <w:tcPr>
            <w:tcW w:w="1986" w:type="dxa"/>
            <w:vAlign w:val="center"/>
          </w:tcPr>
          <w:p w14:paraId="5EEBE9C6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B744CF0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57B85E44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70530B1" w14:textId="37E4C375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8209</w:t>
            </w:r>
          </w:p>
        </w:tc>
        <w:tc>
          <w:tcPr>
            <w:tcW w:w="1418" w:type="dxa"/>
            <w:vAlign w:val="center"/>
          </w:tcPr>
          <w:p w14:paraId="7D29D5E8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001CCB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36EAC41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9944224" w14:textId="77777777" w:rsidR="00F2256B" w:rsidRPr="004E7801" w:rsidRDefault="00F2256B" w:rsidP="00F2256B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7BA35EC" w14:textId="77777777" w:rsidR="00F2256B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Хомут трубный 1 1/4</w:t>
            </w:r>
            <w:r w:rsidRPr="00833BC2">
              <w:rPr>
                <w:rFonts w:ascii="ISOCPEUR" w:hAnsi="ISOCPEUR"/>
                <w:sz w:val="28"/>
                <w:szCs w:val="28"/>
              </w:rPr>
              <w:t>’’ (</w:t>
            </w:r>
            <w:r>
              <w:rPr>
                <w:rFonts w:ascii="ISOCPEUR" w:hAnsi="ISOCPEUR"/>
                <w:sz w:val="28"/>
                <w:szCs w:val="28"/>
              </w:rPr>
              <w:t>40</w:t>
            </w:r>
            <w:r w:rsidRPr="00833BC2">
              <w:rPr>
                <w:rFonts w:ascii="ISOCPEUR" w:hAnsi="ISOCPEUR"/>
                <w:sz w:val="28"/>
                <w:szCs w:val="28"/>
              </w:rPr>
              <w:t>-</w:t>
            </w:r>
            <w:r>
              <w:rPr>
                <w:rFonts w:ascii="ISOCPEUR" w:hAnsi="ISOCPEUR"/>
                <w:sz w:val="28"/>
                <w:szCs w:val="28"/>
              </w:rPr>
              <w:t>46мм) М8</w:t>
            </w:r>
          </w:p>
        </w:tc>
        <w:tc>
          <w:tcPr>
            <w:tcW w:w="3439" w:type="dxa"/>
            <w:vAlign w:val="center"/>
          </w:tcPr>
          <w:p w14:paraId="0DB36638" w14:textId="77777777" w:rsidR="00F2256B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59917</w:t>
            </w:r>
          </w:p>
        </w:tc>
        <w:tc>
          <w:tcPr>
            <w:tcW w:w="1986" w:type="dxa"/>
            <w:vAlign w:val="center"/>
          </w:tcPr>
          <w:p w14:paraId="366530C3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30C6814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6E01ACCA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14EC64E" w14:textId="46DDC17E" w:rsidR="00F2256B" w:rsidRP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61A812A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1DA1880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5AFA227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B1F4906" w14:textId="77777777" w:rsidR="00F2256B" w:rsidRPr="004E7801" w:rsidRDefault="00F2256B" w:rsidP="00F2256B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A411C43" w14:textId="77777777" w:rsidR="00F2256B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Шпилька М8 МП8-2</w:t>
            </w:r>
          </w:p>
        </w:tc>
        <w:tc>
          <w:tcPr>
            <w:tcW w:w="3439" w:type="dxa"/>
            <w:vAlign w:val="center"/>
          </w:tcPr>
          <w:p w14:paraId="4EE5E8D7" w14:textId="77777777" w:rsidR="00F2256B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94051</w:t>
            </w:r>
          </w:p>
        </w:tc>
        <w:tc>
          <w:tcPr>
            <w:tcW w:w="1986" w:type="dxa"/>
            <w:vAlign w:val="center"/>
          </w:tcPr>
          <w:p w14:paraId="65226A47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4540E64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57B9020C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F90599A" w14:textId="4EB0EC6E" w:rsidR="00F2256B" w:rsidRP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0FCA6195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20E55B0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0179BAD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90A28A5" w14:textId="77777777" w:rsidR="00F2256B" w:rsidRPr="004E7801" w:rsidRDefault="00F2256B" w:rsidP="00F2256B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5C618DC" w14:textId="77777777" w:rsidR="00F2256B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Анкер забивной М8</w:t>
            </w:r>
          </w:p>
        </w:tc>
        <w:tc>
          <w:tcPr>
            <w:tcW w:w="3439" w:type="dxa"/>
            <w:vAlign w:val="center"/>
          </w:tcPr>
          <w:p w14:paraId="3BB47E5F" w14:textId="77777777" w:rsidR="00F2256B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660E32C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DF7CE9A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46BDA597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4865BCF" w14:textId="6778327D" w:rsidR="00F2256B" w:rsidRP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617CF8C0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5FD4F7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F2256B" w:rsidRPr="004E7801" w14:paraId="2719FEC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6015293" w14:textId="77777777" w:rsidR="00F2256B" w:rsidRPr="004E7801" w:rsidRDefault="00F2256B" w:rsidP="00F2256B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BC99908" w14:textId="77777777" w:rsidR="00F2256B" w:rsidRDefault="00F2256B" w:rsidP="00F2256B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3000C616" w14:textId="77777777" w:rsidR="00F2256B" w:rsidRDefault="00F2256B" w:rsidP="00F2256B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28BC0F56" w14:textId="77777777" w:rsidR="00F2256B" w:rsidRPr="004E7801" w:rsidRDefault="00F2256B" w:rsidP="00F2256B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1A52BCF" w14:textId="77777777" w:rsidR="00F2256B" w:rsidRDefault="00F2256B" w:rsidP="00F2256B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88E8EAC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20043A99" w14:textId="77777777" w:rsidR="00F2256B" w:rsidRDefault="00F2256B" w:rsidP="00F2256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D48B873" w14:textId="77777777" w:rsidR="00F2256B" w:rsidRPr="004E7801" w:rsidRDefault="00F2256B" w:rsidP="00F2256B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D90ECF" w14:textId="77777777" w:rsidR="00F2256B" w:rsidRPr="004E7801" w:rsidRDefault="00F2256B" w:rsidP="00F2256B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</w:tbl>
    <w:p w14:paraId="2B50017E" w14:textId="77777777" w:rsidR="00570F78" w:rsidRPr="00781E5E" w:rsidRDefault="00570F78" w:rsidP="000F448F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2AADF" w14:textId="77777777" w:rsidR="006A26BE" w:rsidRDefault="006A26BE">
      <w:r>
        <w:separator/>
      </w:r>
    </w:p>
  </w:endnote>
  <w:endnote w:type="continuationSeparator" w:id="0">
    <w:p w14:paraId="7ACA5F2B" w14:textId="77777777" w:rsidR="006A26BE" w:rsidRDefault="006A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45BB9" w14:textId="77777777" w:rsidR="00EC03F5" w:rsidRPr="00A347F5" w:rsidRDefault="00EC03F5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F7135E" w:rsidRPr="00A347F5" w14:paraId="72BA515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14:paraId="0A7FB60E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14:paraId="6077F580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7512151A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51C06BF9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14:paraId="5DFB0E17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03587202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14:paraId="731A6E8C" w14:textId="30E59C9B" w:rsidR="00F7135E" w:rsidRPr="00F7135E" w:rsidRDefault="00F7135E" w:rsidP="00F7135E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>
            <w:rPr>
              <w:rFonts w:ascii="ISOCPEUR" w:hAnsi="ISOCPEUR"/>
              <w:sz w:val="24"/>
            </w:rPr>
            <w:t xml:space="preserve"> оборудования, изделий и материалов</w:t>
          </w: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14:paraId="580FD70F" w14:textId="77777777" w:rsidR="00F7135E" w:rsidRPr="00A347F5" w:rsidRDefault="00F7135E" w:rsidP="00F7135E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F7135E" w:rsidRPr="00A347F5" w14:paraId="6580122C" w14:textId="77777777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14:paraId="70D01A60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14:paraId="7A90BAB3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1D575F8A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3BF8E402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14:paraId="56500761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5737E83B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14:paraId="16D51107" w14:textId="77777777" w:rsidR="00F7135E" w:rsidRPr="00A347F5" w:rsidRDefault="00F7135E" w:rsidP="00F7135E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14:paraId="06FAFB1C" w14:textId="0B881E24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>
            <w:rPr>
              <w:rFonts w:ascii="ISOCPEUR" w:hAnsi="ISOCPEUR"/>
              <w:noProof/>
              <w:sz w:val="20"/>
              <w:szCs w:val="20"/>
            </w:rPr>
            <w:t>2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F7135E" w:rsidRPr="00A347F5" w14:paraId="00379E32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7D461A3E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0569AAD2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 xml:space="preserve">Код </w:t>
          </w:r>
          <w:proofErr w:type="spellStart"/>
          <w:r w:rsidRPr="00A347F5">
            <w:rPr>
              <w:rFonts w:ascii="ISOCPEUR" w:hAnsi="ISOCPEUR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1CAFC27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2338310C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14:paraId="3DBE5AC6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AAD275C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14:paraId="6FCBCE8F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14:paraId="78C0317E" w14:textId="77777777" w:rsidR="00F7135E" w:rsidRPr="00A347F5" w:rsidRDefault="00F7135E" w:rsidP="00F7135E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14:paraId="70BC9B89" w14:textId="6D97AF0B" w:rsidR="00EC03F5" w:rsidRPr="00A347F5" w:rsidRDefault="00070438" w:rsidP="0074429B">
    <w:pPr>
      <w:pStyle w:val="a6"/>
      <w:spacing w:before="0"/>
      <w:rPr>
        <w:rFonts w:ascii="ISOCPEUR" w:hAnsi="ISOCPEUR"/>
        <w:sz w:val="2"/>
        <w:szCs w:val="2"/>
      </w:rPr>
    </w:pPr>
    <w:r w:rsidRPr="00A347F5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E18A3F" wp14:editId="5D96646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340" cy="0"/>
              <wp:effectExtent l="0" t="0" r="0" b="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43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7CA2CA7C" id="Line 1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A85E7" w14:textId="77777777" w:rsidR="00EC03F5" w:rsidRPr="0096307C" w:rsidRDefault="00EC03F5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EC03F5" w:rsidRPr="0096307C" w14:paraId="43FD42BE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A7FA624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E1587E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4B0B4DB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BB0F9CA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F6B767A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8ACF3B8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14:paraId="1E0ECC09" w14:textId="77777777" w:rsidR="00EC03F5" w:rsidRPr="0096307C" w:rsidRDefault="00EC03F5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14:paraId="38B64837" w14:textId="77777777" w:rsidR="00EC03F5" w:rsidRPr="0096307C" w:rsidRDefault="00EC03F5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EC03F5" w:rsidRPr="0096307C" w14:paraId="1FEF037F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5F647EA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431D47E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6B1C29B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C83B689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3FE73EC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3B1E98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14:paraId="6B58636A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14:paraId="38EABA04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EC03F5" w:rsidRPr="0096307C" w14:paraId="39D646E3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2F65E306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2C32662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3A46933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5649D13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FEAA9AF" w14:textId="77777777" w:rsidR="00EC03F5" w:rsidRPr="0096307C" w:rsidRDefault="00EC03F5" w:rsidP="00CC2A7C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87C78DC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14:paraId="5A358B67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t xml:space="preserve">Автоматическая система пожарной сигнализации </w:t>
          </w:r>
        </w:p>
        <w:p w14:paraId="5331D572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  <w:lang w:val="en-US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</w:instrText>
          </w:r>
          <w:r w:rsidRPr="0096307C">
            <w:rPr>
              <w:rFonts w:ascii="ISOCPEUR" w:hAnsi="ISOCPEUR"/>
              <w:sz w:val="24"/>
              <w:lang w:val="en-US"/>
            </w:rPr>
            <w:instrText>DOCPROPERTY</w:instrText>
          </w:r>
          <w:r w:rsidRPr="0096307C">
            <w:rPr>
              <w:rFonts w:ascii="ISOCPEUR" w:hAnsi="ISOCPEUR"/>
              <w:sz w:val="24"/>
            </w:rPr>
            <w:instrText xml:space="preserve">  </w:instrText>
          </w:r>
          <w:r w:rsidRPr="0096307C">
            <w:rPr>
              <w:rFonts w:ascii="ISOCPEUR" w:hAnsi="ISOCPEUR"/>
              <w:sz w:val="24"/>
              <w:lang w:val="en-US"/>
            </w:rPr>
            <w:instrText>CUSTOMER</w:instrText>
          </w:r>
          <w:r w:rsidRPr="0096307C">
            <w:rPr>
              <w:rFonts w:ascii="ISOCPEUR" w:hAnsi="ISOCPEUR"/>
              <w:sz w:val="24"/>
            </w:rPr>
            <w:instrText>_</w:instrText>
          </w:r>
          <w:r w:rsidRPr="0096307C">
            <w:rPr>
              <w:rFonts w:ascii="ISOCPEUR" w:hAnsi="ISOCPEUR"/>
              <w:sz w:val="24"/>
              <w:lang w:val="en-US"/>
            </w:rPr>
            <w:instrText>ADDRESS</w:instrText>
          </w:r>
          <w:r w:rsidRPr="0096307C">
            <w:rPr>
              <w:rFonts w:ascii="ISOCPEUR" w:hAnsi="ISOCPEUR"/>
              <w:sz w:val="24"/>
            </w:rPr>
            <w:instrText xml:space="preserve">  \* </w:instrText>
          </w:r>
          <w:r w:rsidRPr="0096307C">
            <w:rPr>
              <w:rFonts w:ascii="ISOCPEUR" w:hAnsi="ISOCPEUR"/>
              <w:sz w:val="24"/>
              <w:lang w:val="en-US"/>
            </w:rPr>
            <w:instrText>MERGEFORMAT</w:instrText>
          </w:r>
          <w:r w:rsidRPr="0096307C">
            <w:rPr>
              <w:rFonts w:ascii="ISOCPEUR" w:hAnsi="ISOCPEUR"/>
              <w:sz w:val="24"/>
            </w:rPr>
            <w:instrText xml:space="preserve"> </w:instrText>
          </w:r>
          <w:r w:rsidRPr="0096307C">
            <w:rPr>
              <w:rFonts w:ascii="ISOCPEUR" w:hAnsi="ISOCPEUR"/>
              <w:sz w:val="24"/>
              <w:lang w:val="en-US"/>
            </w:rPr>
            <w:fldChar w:fldCharType="end"/>
          </w:r>
        </w:p>
      </w:tc>
    </w:tr>
    <w:tr w:rsidR="00EC03F5" w:rsidRPr="0096307C" w14:paraId="086540BA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C6A4F73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76D893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B5F6B8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6ACD1A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EF35206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579E9B07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14:paraId="7AAE3647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</w:tr>
    <w:tr w:rsidR="00EC03F5" w:rsidRPr="0096307C" w14:paraId="5E49EEF8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F70C7A9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4A858B1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 xml:space="preserve">Код </w:t>
          </w:r>
          <w:proofErr w:type="spellStart"/>
          <w:r w:rsidRPr="0096307C">
            <w:rPr>
              <w:rFonts w:ascii="ISOCPEUR" w:hAnsi="ISOCPEUR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95F3DEB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75D71C03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585A8F68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53C6D69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14:paraId="1A3E2CD0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EC03F5" w:rsidRPr="0096307C" w14:paraId="3F8CAF18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14:paraId="55617DE7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14:paraId="1827F0A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14:paraId="4F47A8BB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14:paraId="0B20F00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09A49A61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14:paraId="0AC33550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14:paraId="7DE0E8C5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14:paraId="384EBBF0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EC03F5" w:rsidRPr="0096307C" w14:paraId="62A80669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1325FB72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32C021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A58A5EA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5E1C404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7129CEA0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14:paraId="6BE8D605" w14:textId="77777777" w:rsidR="00EC03F5" w:rsidRPr="0096307C" w:rsidRDefault="00EC03F5" w:rsidP="0033092E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r>
            <w:rPr>
              <w:rFonts w:ascii="ISOCPEUR" w:hAnsi="ISOCPEUR"/>
              <w:sz w:val="20"/>
              <w:szCs w:val="20"/>
            </w:rPr>
            <w:t>Р</w:t>
          </w: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14:paraId="5E676E6F" w14:textId="3A6E64DC" w:rsidR="00EC03F5" w:rsidRPr="0096307C" w:rsidRDefault="00EC03F5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F7135E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14:paraId="41047277" w14:textId="42DA0C95" w:rsidR="00EC03F5" w:rsidRPr="0096307C" w:rsidRDefault="00EC03F5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NUMPAGES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F7135E">
            <w:rPr>
              <w:rFonts w:ascii="ISOCPEUR" w:hAnsi="ISOCPEUR"/>
              <w:noProof/>
              <w:sz w:val="20"/>
              <w:szCs w:val="20"/>
            </w:rPr>
            <w:t>2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EC03F5" w:rsidRPr="0096307C" w14:paraId="2B916017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30AD969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243873C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3A7C676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36758984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56294EF7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14:paraId="09C7348C" w14:textId="77777777" w:rsidR="00EC03F5" w:rsidRPr="0096307C" w:rsidRDefault="00EC03F5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14:paraId="3A379808" w14:textId="77777777" w:rsidR="00EC03F5" w:rsidRPr="0096307C" w:rsidRDefault="00EC03F5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14:paraId="01D03517" w14:textId="77777777" w:rsidR="00EC03F5" w:rsidRPr="0096307C" w:rsidRDefault="00EC03F5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EC03F5" w:rsidRPr="0096307C" w14:paraId="51C5B556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32016B2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11367F6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087EBCF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596E51D0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78457BB1" w14:textId="4E37F63A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 w:rsidR="00F7135E">
            <w:rPr>
              <w:rFonts w:ascii="ISOCPEUR" w:hAnsi="ISOCPEUR"/>
              <w:sz w:val="24"/>
            </w:rPr>
            <w:t xml:space="preserve"> оборудования, изделий и материалов</w:t>
          </w: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14:paraId="1CA71B0E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EC03F5" w:rsidRPr="0096307C" w14:paraId="3F37BDC4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28CA887F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7CE34B52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6CD8B2A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0660A633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14:paraId="44D4A122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14:paraId="2C366E71" w14:textId="77777777" w:rsidR="00EC03F5" w:rsidRPr="0096307C" w:rsidRDefault="00EC03F5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EC03F5" w:rsidRPr="0096307C" w14:paraId="4D82F022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14:paraId="5877E470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14:paraId="0A838D88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14:paraId="73D96302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14:paraId="75B8444D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14:paraId="3921327D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14:paraId="499AAA45" w14:textId="77777777" w:rsidR="00EC03F5" w:rsidRPr="0096307C" w:rsidRDefault="00EC03F5" w:rsidP="00AF6FB5">
          <w:pPr>
            <w:pStyle w:val="a6"/>
            <w:keepLines/>
            <w:rPr>
              <w:rFonts w:ascii="ISOCPEUR" w:hAnsi="ISOCPEUR"/>
            </w:rPr>
          </w:pPr>
        </w:p>
      </w:tc>
    </w:tr>
  </w:tbl>
  <w:p w14:paraId="334324BD" w14:textId="2283C8F2" w:rsidR="00EC03F5" w:rsidRPr="0096307C" w:rsidRDefault="00070438" w:rsidP="0074429B">
    <w:pPr>
      <w:pStyle w:val="a6"/>
      <w:spacing w:before="0"/>
      <w:rPr>
        <w:rFonts w:ascii="ISOCPEUR" w:hAnsi="ISOCPEUR"/>
        <w:sz w:val="2"/>
        <w:szCs w:val="2"/>
      </w:rPr>
    </w:pPr>
    <w:r w:rsidRPr="0096307C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5FB448" wp14:editId="3955900B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150" cy="0"/>
              <wp:effectExtent l="0" t="0" r="0" b="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81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0194E8CC" id="Line 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BBEDD" w14:textId="77777777" w:rsidR="006A26BE" w:rsidRDefault="006A26BE">
      <w:r>
        <w:separator/>
      </w:r>
    </w:p>
  </w:footnote>
  <w:footnote w:type="continuationSeparator" w:id="0">
    <w:p w14:paraId="7572269A" w14:textId="77777777" w:rsidR="006A26BE" w:rsidRDefault="006A2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7E736" w14:textId="64096947" w:rsidR="00EC03F5" w:rsidRPr="00070438" w:rsidRDefault="00070438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B8D574" wp14:editId="46952DC3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EC03F5" w:rsidRPr="00AF6FB5" w14:paraId="4985B0A8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F9411E3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E7F023C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EC03F5" w:rsidRPr="00AF6FB5" w14:paraId="22531FBB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8D6F659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9B57B96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C03F5" w:rsidRPr="00AF6FB5" w14:paraId="7970711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9F51489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7A21B02C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9B01304" w14:textId="77777777" w:rsidR="00EC03F5" w:rsidRDefault="00EC03F5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8D57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1.2pt;margin-top:564.7pt;width:43.55pt;height:25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EC03F5" w:rsidRPr="00AF6FB5" w14:paraId="4985B0A8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F9411E3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E7F023C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EC03F5" w:rsidRPr="00AF6FB5" w14:paraId="22531FBB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8D6F659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9B57B96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EC03F5" w:rsidRPr="00AF6FB5" w14:paraId="7970711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9F51489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7A21B02C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9B01304" w14:textId="77777777" w:rsidR="00EC03F5" w:rsidRDefault="00EC03F5" w:rsidP="00CB1828"/>
                </w:txbxContent>
              </v:textbox>
            </v:shape>
          </w:pict>
        </mc:Fallback>
      </mc:AlternateContent>
    </w:r>
  </w:p>
  <w:p w14:paraId="43AE0179" w14:textId="77777777" w:rsidR="00EC03F5" w:rsidRPr="00F923C0" w:rsidRDefault="00EC03F5" w:rsidP="00F923C0">
    <w:pPr>
      <w:pStyle w:val="a7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4157" w14:textId="32B87ABB" w:rsidR="00EC03F5" w:rsidRPr="00070438" w:rsidRDefault="00070438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B817B2F" wp14:editId="6A82B075">
              <wp:simplePos x="0" y="0"/>
              <wp:positionH relativeFrom="column">
                <wp:posOffset>-522605</wp:posOffset>
              </wp:positionH>
              <wp:positionV relativeFrom="paragraph">
                <wp:posOffset>7196455</wp:posOffset>
              </wp:positionV>
              <wp:extent cx="553085" cy="3283585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EC03F5" w:rsidRPr="00AF6FB5" w14:paraId="1E11F1D5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5CE2FDA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220E6A55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EC03F5" w:rsidRPr="00AF6FB5" w14:paraId="5FC8DDF5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1773FA3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46D12017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C03F5" w:rsidRPr="00AF6FB5" w14:paraId="4033620D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7F7E469" w14:textId="77777777" w:rsidR="00EC03F5" w:rsidRPr="00AF6FB5" w:rsidRDefault="00EC03F5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3C0252E8" w14:textId="77777777" w:rsidR="00EC03F5" w:rsidRPr="00AF6FB5" w:rsidRDefault="00EC03F5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0E45696A" w14:textId="77777777" w:rsidR="00EC03F5" w:rsidRDefault="00EC03F5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17B2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-41.15pt;margin-top:566.65pt;width:43.55pt;height:25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ZYuAIAAME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EC03F5" w:rsidRPr="00AF6FB5" w14:paraId="1E11F1D5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5CE2FDA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220E6A55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EC03F5" w:rsidRPr="00AF6FB5" w14:paraId="5FC8DDF5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1773FA3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46D12017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EC03F5" w:rsidRPr="00AF6FB5" w14:paraId="4033620D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7F7E469" w14:textId="77777777" w:rsidR="00EC03F5" w:rsidRPr="00AF6FB5" w:rsidRDefault="00EC03F5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3C0252E8" w14:textId="77777777" w:rsidR="00EC03F5" w:rsidRPr="00AF6FB5" w:rsidRDefault="00EC03F5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0E45696A" w14:textId="77777777" w:rsidR="00EC03F5" w:rsidRDefault="00EC03F5" w:rsidP="00CB1828"/>
                </w:txbxContent>
              </v:textbox>
            </v:shape>
          </w:pict>
        </mc:Fallback>
      </mc:AlternateContent>
    </w:r>
  </w:p>
  <w:p w14:paraId="3A288384" w14:textId="77777777" w:rsidR="00EC03F5" w:rsidRPr="00F923C0" w:rsidRDefault="00EC03F5">
    <w:pPr>
      <w:pStyle w:val="a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7"/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8"/>
  </w:num>
  <w:num w:numId="15">
    <w:abstractNumId w:val="8"/>
  </w:num>
  <w:num w:numId="16">
    <w:abstractNumId w:val="8"/>
  </w:num>
  <w:num w:numId="17">
    <w:abstractNumId w:val="6"/>
  </w:num>
  <w:num w:numId="18">
    <w:abstractNumId w:val="7"/>
  </w:num>
  <w:num w:numId="19">
    <w:abstractNumId w:val="6"/>
  </w:num>
  <w:num w:numId="20">
    <w:abstractNumId w:val="6"/>
  </w:num>
  <w:num w:numId="21">
    <w:abstractNumId w:val="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B3"/>
    <w:rsid w:val="00000392"/>
    <w:rsid w:val="00000C5E"/>
    <w:rsid w:val="00002FB3"/>
    <w:rsid w:val="00004D95"/>
    <w:rsid w:val="000060EB"/>
    <w:rsid w:val="00011304"/>
    <w:rsid w:val="00011773"/>
    <w:rsid w:val="00011CD0"/>
    <w:rsid w:val="000143E0"/>
    <w:rsid w:val="00016A04"/>
    <w:rsid w:val="00023CE5"/>
    <w:rsid w:val="0002499E"/>
    <w:rsid w:val="00025D64"/>
    <w:rsid w:val="0002697D"/>
    <w:rsid w:val="00026F0A"/>
    <w:rsid w:val="00031BF0"/>
    <w:rsid w:val="00070438"/>
    <w:rsid w:val="00073713"/>
    <w:rsid w:val="00076224"/>
    <w:rsid w:val="00077604"/>
    <w:rsid w:val="00080855"/>
    <w:rsid w:val="0008102B"/>
    <w:rsid w:val="00082483"/>
    <w:rsid w:val="00082DBB"/>
    <w:rsid w:val="0009335F"/>
    <w:rsid w:val="00095453"/>
    <w:rsid w:val="000A199B"/>
    <w:rsid w:val="000A38E6"/>
    <w:rsid w:val="000B2505"/>
    <w:rsid w:val="000B7605"/>
    <w:rsid w:val="000C4EB5"/>
    <w:rsid w:val="000D2A0E"/>
    <w:rsid w:val="000D3C75"/>
    <w:rsid w:val="000E048D"/>
    <w:rsid w:val="000E1367"/>
    <w:rsid w:val="000F448F"/>
    <w:rsid w:val="00101FBC"/>
    <w:rsid w:val="00102528"/>
    <w:rsid w:val="001041FF"/>
    <w:rsid w:val="00110A26"/>
    <w:rsid w:val="0011154C"/>
    <w:rsid w:val="00116A3E"/>
    <w:rsid w:val="001257BC"/>
    <w:rsid w:val="00126885"/>
    <w:rsid w:val="0013358C"/>
    <w:rsid w:val="00151474"/>
    <w:rsid w:val="00151D9B"/>
    <w:rsid w:val="00154ABD"/>
    <w:rsid w:val="00163CC6"/>
    <w:rsid w:val="00165414"/>
    <w:rsid w:val="00174658"/>
    <w:rsid w:val="00180EF2"/>
    <w:rsid w:val="001854BD"/>
    <w:rsid w:val="0018658F"/>
    <w:rsid w:val="001908CB"/>
    <w:rsid w:val="001A5B6F"/>
    <w:rsid w:val="001A7000"/>
    <w:rsid w:val="001B1E0D"/>
    <w:rsid w:val="001B7B09"/>
    <w:rsid w:val="001D0625"/>
    <w:rsid w:val="001D2FF6"/>
    <w:rsid w:val="001D3D2C"/>
    <w:rsid w:val="001E6EE8"/>
    <w:rsid w:val="002005C5"/>
    <w:rsid w:val="002055B3"/>
    <w:rsid w:val="00211847"/>
    <w:rsid w:val="002216CD"/>
    <w:rsid w:val="00225B75"/>
    <w:rsid w:val="0023138D"/>
    <w:rsid w:val="00233D3B"/>
    <w:rsid w:val="0023407B"/>
    <w:rsid w:val="00252A21"/>
    <w:rsid w:val="00260A6F"/>
    <w:rsid w:val="002619A3"/>
    <w:rsid w:val="002631C7"/>
    <w:rsid w:val="0026420A"/>
    <w:rsid w:val="002734FB"/>
    <w:rsid w:val="00280256"/>
    <w:rsid w:val="00280D2F"/>
    <w:rsid w:val="00282905"/>
    <w:rsid w:val="0029589D"/>
    <w:rsid w:val="002A1541"/>
    <w:rsid w:val="002A1FF9"/>
    <w:rsid w:val="002A268D"/>
    <w:rsid w:val="002A3890"/>
    <w:rsid w:val="002A60D5"/>
    <w:rsid w:val="002A61A5"/>
    <w:rsid w:val="002B6C21"/>
    <w:rsid w:val="002B7646"/>
    <w:rsid w:val="002C1C07"/>
    <w:rsid w:val="002C6FB0"/>
    <w:rsid w:val="002E41BA"/>
    <w:rsid w:val="00310D98"/>
    <w:rsid w:val="0031459B"/>
    <w:rsid w:val="00320AFB"/>
    <w:rsid w:val="003267C0"/>
    <w:rsid w:val="00327E2C"/>
    <w:rsid w:val="0033092E"/>
    <w:rsid w:val="0033522C"/>
    <w:rsid w:val="00336D79"/>
    <w:rsid w:val="0034066B"/>
    <w:rsid w:val="00343D2D"/>
    <w:rsid w:val="00353947"/>
    <w:rsid w:val="00353955"/>
    <w:rsid w:val="003550A7"/>
    <w:rsid w:val="0036138E"/>
    <w:rsid w:val="00363DC8"/>
    <w:rsid w:val="00364547"/>
    <w:rsid w:val="0037103A"/>
    <w:rsid w:val="00377283"/>
    <w:rsid w:val="00381091"/>
    <w:rsid w:val="003816F1"/>
    <w:rsid w:val="003905C8"/>
    <w:rsid w:val="0039127D"/>
    <w:rsid w:val="00394C45"/>
    <w:rsid w:val="003A45B7"/>
    <w:rsid w:val="003A4C6F"/>
    <w:rsid w:val="003A6779"/>
    <w:rsid w:val="003B1735"/>
    <w:rsid w:val="003B3A79"/>
    <w:rsid w:val="003B781D"/>
    <w:rsid w:val="003D2190"/>
    <w:rsid w:val="003D39D7"/>
    <w:rsid w:val="003F1419"/>
    <w:rsid w:val="003F6A8F"/>
    <w:rsid w:val="004023CC"/>
    <w:rsid w:val="004047CA"/>
    <w:rsid w:val="00412009"/>
    <w:rsid w:val="004147C1"/>
    <w:rsid w:val="004162C6"/>
    <w:rsid w:val="0042185C"/>
    <w:rsid w:val="004276DE"/>
    <w:rsid w:val="0043067E"/>
    <w:rsid w:val="004329C0"/>
    <w:rsid w:val="00444EE0"/>
    <w:rsid w:val="0044568A"/>
    <w:rsid w:val="00445C40"/>
    <w:rsid w:val="004560F6"/>
    <w:rsid w:val="004657F1"/>
    <w:rsid w:val="0046727E"/>
    <w:rsid w:val="00470011"/>
    <w:rsid w:val="004875CE"/>
    <w:rsid w:val="00490246"/>
    <w:rsid w:val="00493609"/>
    <w:rsid w:val="004A0056"/>
    <w:rsid w:val="004A3171"/>
    <w:rsid w:val="004A4A3A"/>
    <w:rsid w:val="004A4D0E"/>
    <w:rsid w:val="004B10BE"/>
    <w:rsid w:val="004B1436"/>
    <w:rsid w:val="004B65C3"/>
    <w:rsid w:val="004C3B29"/>
    <w:rsid w:val="004E59D0"/>
    <w:rsid w:val="004E7801"/>
    <w:rsid w:val="004F3BDB"/>
    <w:rsid w:val="004F41D2"/>
    <w:rsid w:val="005202D4"/>
    <w:rsid w:val="00527449"/>
    <w:rsid w:val="00530E8E"/>
    <w:rsid w:val="00533E87"/>
    <w:rsid w:val="0053682D"/>
    <w:rsid w:val="00540631"/>
    <w:rsid w:val="00544A81"/>
    <w:rsid w:val="0054743E"/>
    <w:rsid w:val="00556358"/>
    <w:rsid w:val="00561322"/>
    <w:rsid w:val="005617AC"/>
    <w:rsid w:val="00570F78"/>
    <w:rsid w:val="0057351A"/>
    <w:rsid w:val="00575C91"/>
    <w:rsid w:val="005765FC"/>
    <w:rsid w:val="00591BB8"/>
    <w:rsid w:val="005B6C72"/>
    <w:rsid w:val="005B71BB"/>
    <w:rsid w:val="005C34D4"/>
    <w:rsid w:val="005D2C33"/>
    <w:rsid w:val="005E09F3"/>
    <w:rsid w:val="005E3CA5"/>
    <w:rsid w:val="005E7719"/>
    <w:rsid w:val="005F1C7B"/>
    <w:rsid w:val="005F5B0A"/>
    <w:rsid w:val="005F6394"/>
    <w:rsid w:val="00601A38"/>
    <w:rsid w:val="0060517A"/>
    <w:rsid w:val="00610DAC"/>
    <w:rsid w:val="00614D7C"/>
    <w:rsid w:val="0061585B"/>
    <w:rsid w:val="00616764"/>
    <w:rsid w:val="00622EAA"/>
    <w:rsid w:val="006326A0"/>
    <w:rsid w:val="006346D9"/>
    <w:rsid w:val="0064028A"/>
    <w:rsid w:val="00641150"/>
    <w:rsid w:val="00643D0A"/>
    <w:rsid w:val="00647E64"/>
    <w:rsid w:val="00653496"/>
    <w:rsid w:val="00655EDC"/>
    <w:rsid w:val="00660837"/>
    <w:rsid w:val="00670264"/>
    <w:rsid w:val="0067259D"/>
    <w:rsid w:val="006751E7"/>
    <w:rsid w:val="0068003B"/>
    <w:rsid w:val="00681E89"/>
    <w:rsid w:val="00683222"/>
    <w:rsid w:val="006936EE"/>
    <w:rsid w:val="006942B7"/>
    <w:rsid w:val="006A2142"/>
    <w:rsid w:val="006A26BE"/>
    <w:rsid w:val="006B400E"/>
    <w:rsid w:val="006B774B"/>
    <w:rsid w:val="006B783E"/>
    <w:rsid w:val="006C2347"/>
    <w:rsid w:val="006C3541"/>
    <w:rsid w:val="006C3724"/>
    <w:rsid w:val="006C44D7"/>
    <w:rsid w:val="006D28EF"/>
    <w:rsid w:val="006D50EC"/>
    <w:rsid w:val="006D545A"/>
    <w:rsid w:val="006E1FFC"/>
    <w:rsid w:val="006E48C4"/>
    <w:rsid w:val="006E650D"/>
    <w:rsid w:val="006E7437"/>
    <w:rsid w:val="00701495"/>
    <w:rsid w:val="0070219F"/>
    <w:rsid w:val="00706AF9"/>
    <w:rsid w:val="00706FF5"/>
    <w:rsid w:val="00715635"/>
    <w:rsid w:val="007172BC"/>
    <w:rsid w:val="007172C2"/>
    <w:rsid w:val="00721B55"/>
    <w:rsid w:val="007229B3"/>
    <w:rsid w:val="0073797B"/>
    <w:rsid w:val="00740286"/>
    <w:rsid w:val="007432F1"/>
    <w:rsid w:val="0074429B"/>
    <w:rsid w:val="007469DF"/>
    <w:rsid w:val="00751995"/>
    <w:rsid w:val="00752D9D"/>
    <w:rsid w:val="00770422"/>
    <w:rsid w:val="00772C85"/>
    <w:rsid w:val="00781E5E"/>
    <w:rsid w:val="00781E64"/>
    <w:rsid w:val="00783142"/>
    <w:rsid w:val="00786DDB"/>
    <w:rsid w:val="00787607"/>
    <w:rsid w:val="007879DB"/>
    <w:rsid w:val="00787A8E"/>
    <w:rsid w:val="00796B6B"/>
    <w:rsid w:val="007A1B59"/>
    <w:rsid w:val="007B1BAC"/>
    <w:rsid w:val="007B497A"/>
    <w:rsid w:val="007B620F"/>
    <w:rsid w:val="007C3ACE"/>
    <w:rsid w:val="007C6992"/>
    <w:rsid w:val="007D0218"/>
    <w:rsid w:val="007D4961"/>
    <w:rsid w:val="007E0DD9"/>
    <w:rsid w:val="007E46BA"/>
    <w:rsid w:val="007E4ADC"/>
    <w:rsid w:val="007E7AF3"/>
    <w:rsid w:val="007F2A3C"/>
    <w:rsid w:val="00800AE8"/>
    <w:rsid w:val="00802A5A"/>
    <w:rsid w:val="00813409"/>
    <w:rsid w:val="00822E10"/>
    <w:rsid w:val="0082443F"/>
    <w:rsid w:val="008324E4"/>
    <w:rsid w:val="00833BC2"/>
    <w:rsid w:val="00834E57"/>
    <w:rsid w:val="008422DF"/>
    <w:rsid w:val="00844AEE"/>
    <w:rsid w:val="00852347"/>
    <w:rsid w:val="00857023"/>
    <w:rsid w:val="008579B1"/>
    <w:rsid w:val="00863360"/>
    <w:rsid w:val="00863B55"/>
    <w:rsid w:val="00864965"/>
    <w:rsid w:val="00874019"/>
    <w:rsid w:val="00883D4A"/>
    <w:rsid w:val="008847E7"/>
    <w:rsid w:val="008918FF"/>
    <w:rsid w:val="008A4B38"/>
    <w:rsid w:val="008A5EB4"/>
    <w:rsid w:val="008B0EEC"/>
    <w:rsid w:val="008B1A32"/>
    <w:rsid w:val="008B6161"/>
    <w:rsid w:val="008B7C6F"/>
    <w:rsid w:val="008C01DD"/>
    <w:rsid w:val="008C0487"/>
    <w:rsid w:val="008C1B9A"/>
    <w:rsid w:val="008C678A"/>
    <w:rsid w:val="008E2699"/>
    <w:rsid w:val="008E44F0"/>
    <w:rsid w:val="008F3D38"/>
    <w:rsid w:val="00902FF1"/>
    <w:rsid w:val="00904908"/>
    <w:rsid w:val="0090514F"/>
    <w:rsid w:val="00916532"/>
    <w:rsid w:val="00921E57"/>
    <w:rsid w:val="00935CA9"/>
    <w:rsid w:val="00942E43"/>
    <w:rsid w:val="00943C01"/>
    <w:rsid w:val="00945A72"/>
    <w:rsid w:val="00946D70"/>
    <w:rsid w:val="00952B70"/>
    <w:rsid w:val="0096307C"/>
    <w:rsid w:val="00967F8D"/>
    <w:rsid w:val="0099719D"/>
    <w:rsid w:val="009B0FA9"/>
    <w:rsid w:val="009B3DE0"/>
    <w:rsid w:val="009B43FF"/>
    <w:rsid w:val="009B5488"/>
    <w:rsid w:val="009B79F6"/>
    <w:rsid w:val="009D25C5"/>
    <w:rsid w:val="009D73C4"/>
    <w:rsid w:val="009E3C7C"/>
    <w:rsid w:val="009F106B"/>
    <w:rsid w:val="00A13682"/>
    <w:rsid w:val="00A16CBC"/>
    <w:rsid w:val="00A23896"/>
    <w:rsid w:val="00A26B7C"/>
    <w:rsid w:val="00A347F5"/>
    <w:rsid w:val="00A37829"/>
    <w:rsid w:val="00A4164F"/>
    <w:rsid w:val="00A41C98"/>
    <w:rsid w:val="00A44C48"/>
    <w:rsid w:val="00A4704F"/>
    <w:rsid w:val="00A55FC8"/>
    <w:rsid w:val="00A56E7A"/>
    <w:rsid w:val="00A600E6"/>
    <w:rsid w:val="00A624F6"/>
    <w:rsid w:val="00A80189"/>
    <w:rsid w:val="00A804B9"/>
    <w:rsid w:val="00A811B3"/>
    <w:rsid w:val="00A811EA"/>
    <w:rsid w:val="00A83844"/>
    <w:rsid w:val="00A842B4"/>
    <w:rsid w:val="00A9201F"/>
    <w:rsid w:val="00A93744"/>
    <w:rsid w:val="00AA0630"/>
    <w:rsid w:val="00AA0BAF"/>
    <w:rsid w:val="00AA1AA3"/>
    <w:rsid w:val="00AB25E8"/>
    <w:rsid w:val="00AB3C5B"/>
    <w:rsid w:val="00AC3C14"/>
    <w:rsid w:val="00AC5841"/>
    <w:rsid w:val="00AC6218"/>
    <w:rsid w:val="00AC6372"/>
    <w:rsid w:val="00AE0E5F"/>
    <w:rsid w:val="00AE4397"/>
    <w:rsid w:val="00AE4E74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4144"/>
    <w:rsid w:val="00B21768"/>
    <w:rsid w:val="00B22B6D"/>
    <w:rsid w:val="00B258C7"/>
    <w:rsid w:val="00B300AF"/>
    <w:rsid w:val="00B34D35"/>
    <w:rsid w:val="00B365B6"/>
    <w:rsid w:val="00B43DEA"/>
    <w:rsid w:val="00B47D31"/>
    <w:rsid w:val="00B50B38"/>
    <w:rsid w:val="00B51A4F"/>
    <w:rsid w:val="00B54DDC"/>
    <w:rsid w:val="00B577BD"/>
    <w:rsid w:val="00B61C8F"/>
    <w:rsid w:val="00B6697B"/>
    <w:rsid w:val="00B67321"/>
    <w:rsid w:val="00B85BEC"/>
    <w:rsid w:val="00B8712A"/>
    <w:rsid w:val="00B92A65"/>
    <w:rsid w:val="00B97EEB"/>
    <w:rsid w:val="00BA37BC"/>
    <w:rsid w:val="00BA57CD"/>
    <w:rsid w:val="00BA5EA7"/>
    <w:rsid w:val="00BA6356"/>
    <w:rsid w:val="00BB4C28"/>
    <w:rsid w:val="00BC0BBD"/>
    <w:rsid w:val="00BC0D14"/>
    <w:rsid w:val="00BC359F"/>
    <w:rsid w:val="00BC6A2D"/>
    <w:rsid w:val="00BD1825"/>
    <w:rsid w:val="00BD1DEF"/>
    <w:rsid w:val="00BD63B0"/>
    <w:rsid w:val="00BE09C7"/>
    <w:rsid w:val="00BE217E"/>
    <w:rsid w:val="00BE6FC6"/>
    <w:rsid w:val="00BF01FC"/>
    <w:rsid w:val="00BF1D63"/>
    <w:rsid w:val="00BF46DD"/>
    <w:rsid w:val="00C07401"/>
    <w:rsid w:val="00C079A0"/>
    <w:rsid w:val="00C07B01"/>
    <w:rsid w:val="00C341DE"/>
    <w:rsid w:val="00C3465E"/>
    <w:rsid w:val="00C35BBC"/>
    <w:rsid w:val="00C36247"/>
    <w:rsid w:val="00C42E01"/>
    <w:rsid w:val="00C44506"/>
    <w:rsid w:val="00C4736D"/>
    <w:rsid w:val="00C47938"/>
    <w:rsid w:val="00C6633D"/>
    <w:rsid w:val="00C66BF2"/>
    <w:rsid w:val="00C70043"/>
    <w:rsid w:val="00C75050"/>
    <w:rsid w:val="00C83102"/>
    <w:rsid w:val="00C86B3F"/>
    <w:rsid w:val="00C95605"/>
    <w:rsid w:val="00C95925"/>
    <w:rsid w:val="00CA470F"/>
    <w:rsid w:val="00CB1376"/>
    <w:rsid w:val="00CB1828"/>
    <w:rsid w:val="00CB19BF"/>
    <w:rsid w:val="00CB2815"/>
    <w:rsid w:val="00CB6DDA"/>
    <w:rsid w:val="00CC2A7C"/>
    <w:rsid w:val="00CE4CA6"/>
    <w:rsid w:val="00CE4CAA"/>
    <w:rsid w:val="00CF0A9E"/>
    <w:rsid w:val="00CF3F3B"/>
    <w:rsid w:val="00CF6154"/>
    <w:rsid w:val="00D0340F"/>
    <w:rsid w:val="00D05934"/>
    <w:rsid w:val="00D14F36"/>
    <w:rsid w:val="00D235ED"/>
    <w:rsid w:val="00D252BD"/>
    <w:rsid w:val="00D255E8"/>
    <w:rsid w:val="00D26B20"/>
    <w:rsid w:val="00D27134"/>
    <w:rsid w:val="00D32D87"/>
    <w:rsid w:val="00D34482"/>
    <w:rsid w:val="00D3586B"/>
    <w:rsid w:val="00D406CC"/>
    <w:rsid w:val="00D41AA7"/>
    <w:rsid w:val="00D50040"/>
    <w:rsid w:val="00D54788"/>
    <w:rsid w:val="00D57BB0"/>
    <w:rsid w:val="00D65F9A"/>
    <w:rsid w:val="00D713EF"/>
    <w:rsid w:val="00D7321E"/>
    <w:rsid w:val="00D74C7C"/>
    <w:rsid w:val="00D76493"/>
    <w:rsid w:val="00D764E0"/>
    <w:rsid w:val="00D77C40"/>
    <w:rsid w:val="00D833CF"/>
    <w:rsid w:val="00D836FB"/>
    <w:rsid w:val="00D8542E"/>
    <w:rsid w:val="00D86A4B"/>
    <w:rsid w:val="00D91D30"/>
    <w:rsid w:val="00D94688"/>
    <w:rsid w:val="00DA0651"/>
    <w:rsid w:val="00DA6290"/>
    <w:rsid w:val="00DA70AA"/>
    <w:rsid w:val="00DB7814"/>
    <w:rsid w:val="00DC0C9F"/>
    <w:rsid w:val="00DC352B"/>
    <w:rsid w:val="00DE52C4"/>
    <w:rsid w:val="00DF5784"/>
    <w:rsid w:val="00E04BE9"/>
    <w:rsid w:val="00E05F36"/>
    <w:rsid w:val="00E05F9A"/>
    <w:rsid w:val="00E07097"/>
    <w:rsid w:val="00E07C47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7029"/>
    <w:rsid w:val="00E43BB4"/>
    <w:rsid w:val="00E545FF"/>
    <w:rsid w:val="00E56AE1"/>
    <w:rsid w:val="00E56FA6"/>
    <w:rsid w:val="00E577D9"/>
    <w:rsid w:val="00E632AD"/>
    <w:rsid w:val="00E649BE"/>
    <w:rsid w:val="00E76675"/>
    <w:rsid w:val="00E87588"/>
    <w:rsid w:val="00E94B24"/>
    <w:rsid w:val="00E964A1"/>
    <w:rsid w:val="00EA4F01"/>
    <w:rsid w:val="00EB3CFA"/>
    <w:rsid w:val="00EC03F5"/>
    <w:rsid w:val="00EC0CF6"/>
    <w:rsid w:val="00EC0FDE"/>
    <w:rsid w:val="00EE04F5"/>
    <w:rsid w:val="00EE0A65"/>
    <w:rsid w:val="00EE1E6C"/>
    <w:rsid w:val="00EE28E7"/>
    <w:rsid w:val="00EF2B21"/>
    <w:rsid w:val="00EF5395"/>
    <w:rsid w:val="00F05AD2"/>
    <w:rsid w:val="00F10784"/>
    <w:rsid w:val="00F15A39"/>
    <w:rsid w:val="00F17190"/>
    <w:rsid w:val="00F22508"/>
    <w:rsid w:val="00F2256B"/>
    <w:rsid w:val="00F22988"/>
    <w:rsid w:val="00F23CE7"/>
    <w:rsid w:val="00F2737F"/>
    <w:rsid w:val="00F27659"/>
    <w:rsid w:val="00F27C4D"/>
    <w:rsid w:val="00F30D3A"/>
    <w:rsid w:val="00F43E67"/>
    <w:rsid w:val="00F513E5"/>
    <w:rsid w:val="00F51F29"/>
    <w:rsid w:val="00F53BD7"/>
    <w:rsid w:val="00F57647"/>
    <w:rsid w:val="00F63F31"/>
    <w:rsid w:val="00F643D9"/>
    <w:rsid w:val="00F7135E"/>
    <w:rsid w:val="00F72337"/>
    <w:rsid w:val="00F72ED9"/>
    <w:rsid w:val="00F748C2"/>
    <w:rsid w:val="00F76181"/>
    <w:rsid w:val="00F801F8"/>
    <w:rsid w:val="00F923C0"/>
    <w:rsid w:val="00F92FAD"/>
    <w:rsid w:val="00FA40B3"/>
    <w:rsid w:val="00FA4703"/>
    <w:rsid w:val="00FB0190"/>
    <w:rsid w:val="00FB0BA0"/>
    <w:rsid w:val="00FB2475"/>
    <w:rsid w:val="00FB34A2"/>
    <w:rsid w:val="00FC5114"/>
    <w:rsid w:val="00FD0C22"/>
    <w:rsid w:val="00FD2E05"/>
    <w:rsid w:val="00FD5339"/>
    <w:rsid w:val="00FE3515"/>
    <w:rsid w:val="00FE4379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0F26F"/>
  <w15:chartTrackingRefBased/>
  <w15:docId w15:val="{B97522F2-B063-44FB-9DD1-EAB3F5DB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before="60" w:afterLines="60" w:after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ac">
    <w:name w:val="Название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d">
    <w:name w:val="Table Grid"/>
    <w:basedOn w:val="a4"/>
    <w:rsid w:val="00921E57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before="0" w:afterLines="0" w:after="0"/>
      <w:ind w:left="454" w:hanging="454"/>
      <w:jc w:val="center"/>
    </w:pPr>
    <w:rPr>
      <w:sz w:val="20"/>
      <w:szCs w:val="20"/>
    </w:rPr>
  </w:style>
  <w:style w:type="paragraph" w:styleId="ae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f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0">
    <w:name w:val="page number"/>
    <w:basedOn w:val="a3"/>
    <w:rsid w:val="00655EDC"/>
  </w:style>
  <w:style w:type="paragraph" w:styleId="10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1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2">
    <w:name w:val="Hyperlink"/>
    <w:rsid w:val="00B300AF"/>
    <w:rPr>
      <w:color w:val="0000FF"/>
      <w:u w:val="single"/>
    </w:rPr>
  </w:style>
  <w:style w:type="paragraph" w:styleId="af3">
    <w:name w:val="Balloon Text"/>
    <w:basedOn w:val="a1"/>
    <w:semiHidden/>
    <w:rsid w:val="00F23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EFE5-D3B2-41BF-AD22-733241F3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</Template>
  <TotalTime>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Кондрич Анастасия Александровна</cp:lastModifiedBy>
  <cp:revision>5</cp:revision>
  <cp:lastPrinted>2016-09-12T10:14:00Z</cp:lastPrinted>
  <dcterms:created xsi:type="dcterms:W3CDTF">2020-07-16T13:37:00Z</dcterms:created>
  <dcterms:modified xsi:type="dcterms:W3CDTF">2021-05-04T13:36:00Z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